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D9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WIGHT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73ED9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3ED9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3ED9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Oakham, Rutland,</w:t>
      </w:r>
    </w:p>
    <w:p w:rsidR="00B73ED9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Countess of Hereford(q.v.).</w:t>
      </w:r>
    </w:p>
    <w:p w:rsidR="00B73ED9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21-278)</w:t>
      </w:r>
    </w:p>
    <w:p w:rsidR="00B73ED9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3ED9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3ED9" w:rsidRPr="000F3727" w:rsidRDefault="00B73ED9" w:rsidP="00B73E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</w:p>
    <w:p w:rsidR="00DD5B8A" w:rsidRPr="00B73ED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B73E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ED9" w:rsidRDefault="00B73ED9" w:rsidP="00564E3C">
      <w:pPr>
        <w:spacing w:after="0" w:line="240" w:lineRule="auto"/>
      </w:pPr>
      <w:r>
        <w:separator/>
      </w:r>
    </w:p>
  </w:endnote>
  <w:endnote w:type="continuationSeparator" w:id="0">
    <w:p w:rsidR="00B73ED9" w:rsidRDefault="00B73ED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73ED9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ED9" w:rsidRDefault="00B73ED9" w:rsidP="00564E3C">
      <w:pPr>
        <w:spacing w:after="0" w:line="240" w:lineRule="auto"/>
      </w:pPr>
      <w:r>
        <w:separator/>
      </w:r>
    </w:p>
  </w:footnote>
  <w:footnote w:type="continuationSeparator" w:id="0">
    <w:p w:rsidR="00B73ED9" w:rsidRDefault="00B73ED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ED9"/>
    <w:rsid w:val="00372DC6"/>
    <w:rsid w:val="00564E3C"/>
    <w:rsid w:val="0064591D"/>
    <w:rsid w:val="00B73ED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998A6"/>
  <w15:chartTrackingRefBased/>
  <w15:docId w15:val="{B66692A5-BCD0-4D05-8B5F-DCDB4ED4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2016-02-25T21:01:00Z</dcterms:created>
  <dcterms:modified xsi:type="dcterms:W3CDTF">2016-02-25T21:02:00Z</dcterms:modified>
</cp:coreProperties>
</file>